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97104" w:rsidRDefault="00394D1C" w:rsidP="00B97104">
      <w:pPr>
        <w:pStyle w:val="a6"/>
        <w:rPr>
          <w:noProof/>
        </w:rPr>
      </w:pPr>
      <w:r>
        <w:rPr>
          <w:noProof/>
          <w:lang w:val="el-GR" w:eastAsia="el-G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BAF4967" wp14:editId="5E9FBE12">
                <wp:simplePos x="0" y="0"/>
                <wp:positionH relativeFrom="column">
                  <wp:posOffset>2971165</wp:posOffset>
                </wp:positionH>
                <wp:positionV relativeFrom="paragraph">
                  <wp:posOffset>5460365</wp:posOffset>
                </wp:positionV>
                <wp:extent cx="2063115" cy="973455"/>
                <wp:effectExtent l="0" t="0" r="0" b="0"/>
                <wp:wrapNone/>
                <wp:docPr id="11" name="Πλαίσιο κειμένου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3115" cy="973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0FF0" w:rsidRDefault="00D718B2" w:rsidP="00AC0F93">
                            <w:pPr>
                              <w:jc w:val="center"/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lang w:val="el-GR"/>
                              </w:rPr>
                            </w:pPr>
                            <w:r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lang w:val="el-GR"/>
                              </w:rPr>
                              <w:t>Επιφώνηση</w:t>
                            </w:r>
                          </w:p>
                          <w:p w:rsidR="00AC0F93" w:rsidRPr="00AC0F93" w:rsidRDefault="008E05A4" w:rsidP="00AC0F93">
                            <w:pPr>
                              <w:jc w:val="center"/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lang w:val="el-GR"/>
                              </w:rPr>
                            </w:pPr>
                            <w:r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lang w:val="el-GR"/>
                              </w:rPr>
                              <w:t xml:space="preserve"> (π.χ. Με πολλή αγάπη</w:t>
                            </w:r>
                            <w:r w:rsidR="00394D1C" w:rsidRPr="00394D1C"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lang w:val="el-GR"/>
                              </w:rPr>
                              <w:t xml:space="preserve">, </w:t>
                            </w:r>
                            <w:r w:rsidR="00394D1C"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lang w:val="el-GR"/>
                              </w:rPr>
                              <w:t>Φιλιά, Σε φιλώ…</w:t>
                            </w:r>
                            <w:r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lang w:val="el-GR"/>
                              </w:rPr>
                              <w:t>)</w:t>
                            </w:r>
                          </w:p>
                          <w:p w:rsidR="00AC0F93" w:rsidRPr="00AC0F93" w:rsidRDefault="00AC0F93" w:rsidP="00AC0F93">
                            <w:pPr>
                              <w:jc w:val="center"/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lang w:val="el-GR"/>
                              </w:rPr>
                            </w:pPr>
                            <w:r w:rsidRPr="00AC0F93"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lang w:val="el-GR"/>
                              </w:rPr>
                              <w:t>Όνομα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Πλαίσιο κειμένου 11" o:spid="_x0000_s1026" type="#_x0000_t202" style="position:absolute;margin-left:233.95pt;margin-top:429.95pt;width:162.45pt;height:76.6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" filled="f" stroked="f" strokeweight="2pt">
                <v:textbox>
                  <w:txbxContent>
                    <w:p w:rsidR="00B50FF0" w:rsidRDefault="00D718B2" w:rsidP="00AC0F93">
                      <w:pPr>
                        <w:jc w:val="center"/>
                        <w:rPr>
                          <w:rFonts w:ascii="Segoe Script" w:hAnsi="Segoe Script"/>
                          <w:b/>
                          <w:color w:val="943634" w:themeColor="accent2" w:themeShade="BF"/>
                          <w:lang w:val="el-GR"/>
                        </w:rPr>
                      </w:pPr>
                      <w:r>
                        <w:rPr>
                          <w:rFonts w:ascii="Segoe Script" w:hAnsi="Segoe Script"/>
                          <w:b/>
                          <w:color w:val="943634" w:themeColor="accent2" w:themeShade="BF"/>
                          <w:lang w:val="el-GR"/>
                        </w:rPr>
                        <w:t>Επιφώνηση</w:t>
                      </w:r>
                    </w:p>
                    <w:p w:rsidR="00AC0F93" w:rsidRPr="00AC0F93" w:rsidRDefault="008E05A4" w:rsidP="00AC0F93">
                      <w:pPr>
                        <w:jc w:val="center"/>
                        <w:rPr>
                          <w:rFonts w:ascii="Segoe Script" w:hAnsi="Segoe Script"/>
                          <w:b/>
                          <w:color w:val="943634" w:themeColor="accent2" w:themeShade="BF"/>
                          <w:lang w:val="el-GR"/>
                        </w:rPr>
                      </w:pPr>
                      <w:r>
                        <w:rPr>
                          <w:rFonts w:ascii="Segoe Script" w:hAnsi="Segoe Script"/>
                          <w:b/>
                          <w:color w:val="943634" w:themeColor="accent2" w:themeShade="BF"/>
                          <w:lang w:val="el-GR"/>
                        </w:rPr>
                        <w:t xml:space="preserve"> (π.χ. Με πολλή αγάπη</w:t>
                      </w:r>
                      <w:r w:rsidR="00394D1C" w:rsidRPr="00394D1C">
                        <w:rPr>
                          <w:rFonts w:ascii="Segoe Script" w:hAnsi="Segoe Script"/>
                          <w:b/>
                          <w:color w:val="943634" w:themeColor="accent2" w:themeShade="BF"/>
                          <w:lang w:val="el-GR"/>
                        </w:rPr>
                        <w:t xml:space="preserve">, </w:t>
                      </w:r>
                      <w:r w:rsidR="00394D1C">
                        <w:rPr>
                          <w:rFonts w:ascii="Segoe Script" w:hAnsi="Segoe Script"/>
                          <w:b/>
                          <w:color w:val="943634" w:themeColor="accent2" w:themeShade="BF"/>
                          <w:lang w:val="el-GR"/>
                        </w:rPr>
                        <w:t>Φιλιά, Σε φιλώ…</w:t>
                      </w:r>
                      <w:r>
                        <w:rPr>
                          <w:rFonts w:ascii="Segoe Script" w:hAnsi="Segoe Script"/>
                          <w:b/>
                          <w:color w:val="943634" w:themeColor="accent2" w:themeShade="BF"/>
                          <w:lang w:val="el-GR"/>
                        </w:rPr>
                        <w:t>)</w:t>
                      </w:r>
                    </w:p>
                    <w:p w:rsidR="00AC0F93" w:rsidRPr="00AC0F93" w:rsidRDefault="00AC0F93" w:rsidP="00AC0F93">
                      <w:pPr>
                        <w:jc w:val="center"/>
                        <w:rPr>
                          <w:rFonts w:ascii="Segoe Script" w:hAnsi="Segoe Script"/>
                          <w:b/>
                          <w:color w:val="943634" w:themeColor="accent2" w:themeShade="BF"/>
                          <w:lang w:val="el-GR"/>
                        </w:rPr>
                      </w:pPr>
                      <w:r w:rsidRPr="00AC0F93">
                        <w:rPr>
                          <w:rFonts w:ascii="Segoe Script" w:hAnsi="Segoe Script"/>
                          <w:b/>
                          <w:color w:val="943634" w:themeColor="accent2" w:themeShade="BF"/>
                          <w:lang w:val="el-GR"/>
                        </w:rPr>
                        <w:t>Όνομα</w:t>
                      </w:r>
                    </w:p>
                  </w:txbxContent>
                </v:textbox>
              </v:shape>
            </w:pict>
          </mc:Fallback>
        </mc:AlternateContent>
      </w:r>
      <w:r w:rsidR="009A230E">
        <w:rPr>
          <w:noProof/>
          <w:lang w:val="el-GR" w:eastAsia="el-G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12CDAA2" wp14:editId="10CC60EE">
                <wp:simplePos x="0" y="0"/>
                <wp:positionH relativeFrom="column">
                  <wp:posOffset>4740630</wp:posOffset>
                </wp:positionH>
                <wp:positionV relativeFrom="paragraph">
                  <wp:posOffset>2622880</wp:posOffset>
                </wp:positionV>
                <wp:extent cx="1682824" cy="1199408"/>
                <wp:effectExtent l="0" t="0" r="0" b="0"/>
                <wp:wrapNone/>
                <wp:docPr id="15" name="Πλαίσιο κειμένου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2824" cy="11994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0A7D" w:rsidRPr="00593133" w:rsidRDefault="00200A7D" w:rsidP="00200A7D">
                            <w:pPr>
                              <w:jc w:val="center"/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18"/>
                                <w:szCs w:val="18"/>
                                <w:lang w:val="el-GR"/>
                              </w:rPr>
                            </w:pPr>
                            <w:r w:rsidRPr="00593133"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18"/>
                                <w:szCs w:val="18"/>
                                <w:lang w:val="el-GR"/>
                              </w:rPr>
                              <w:t>Κύριο μέρος</w:t>
                            </w:r>
                          </w:p>
                          <w:p w:rsidR="00593133" w:rsidRPr="00593133" w:rsidRDefault="00593133" w:rsidP="00200A7D">
                            <w:pPr>
                              <w:jc w:val="center"/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18"/>
                                <w:szCs w:val="18"/>
                                <w:lang w:val="el-GR"/>
                              </w:rPr>
                            </w:pPr>
                            <w:r w:rsidRPr="00593133"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18"/>
                                <w:szCs w:val="18"/>
                                <w:lang w:val="el-GR"/>
                              </w:rPr>
                              <w:t xml:space="preserve">Έκθεση όσων επιθυμούμε να εκφράσουμε προς τη μητέρα </w:t>
                            </w:r>
                            <w:r w:rsidR="009A230E"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18"/>
                                <w:szCs w:val="18"/>
                                <w:lang w:val="el-GR"/>
                              </w:rPr>
                              <w:t>μας, χωρισμένα σε παραγράφους.</w:t>
                            </w:r>
                          </w:p>
                          <w:p w:rsidR="00200A7D" w:rsidRPr="00593133" w:rsidRDefault="00200A7D" w:rsidP="00200A7D">
                            <w:pPr>
                              <w:jc w:val="center"/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18"/>
                                <w:szCs w:val="18"/>
                                <w:lang w:val="el-G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Πλαίσιο κειμένου 15" o:spid="_x0000_s1027" type="#_x0000_t202" style="position:absolute;margin-left:373.3pt;margin-top:206.55pt;width:132.5pt;height:94.4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" filled="f" stroked="f" strokeweight="2pt">
                <v:textbox>
                  <w:txbxContent>
                    <w:p w:rsidR="00200A7D" w:rsidRPr="00593133" w:rsidRDefault="00200A7D" w:rsidP="00200A7D">
                      <w:pPr>
                        <w:jc w:val="center"/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18"/>
                          <w:szCs w:val="18"/>
                          <w:lang w:val="el-GR"/>
                        </w:rPr>
                      </w:pPr>
                      <w:r w:rsidRPr="00593133"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18"/>
                          <w:szCs w:val="18"/>
                          <w:lang w:val="el-GR"/>
                        </w:rPr>
                        <w:t>Κύριο μέρος</w:t>
                      </w:r>
                    </w:p>
                    <w:p w:rsidR="00593133" w:rsidRPr="00593133" w:rsidRDefault="00593133" w:rsidP="00200A7D">
                      <w:pPr>
                        <w:jc w:val="center"/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18"/>
                          <w:szCs w:val="18"/>
                          <w:lang w:val="el-GR"/>
                        </w:rPr>
                      </w:pPr>
                      <w:r w:rsidRPr="00593133"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18"/>
                          <w:szCs w:val="18"/>
                          <w:lang w:val="el-GR"/>
                        </w:rPr>
                        <w:t xml:space="preserve">Έκθεση όσων επιθυμούμε να εκφράσουμε προς τη μητέρα </w:t>
                      </w:r>
                      <w:r w:rsidR="009A230E"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18"/>
                          <w:szCs w:val="18"/>
                          <w:lang w:val="el-GR"/>
                        </w:rPr>
                        <w:t>μας, χωρισμένα σε παραγράφους.</w:t>
                      </w:r>
                    </w:p>
                    <w:p w:rsidR="00200A7D" w:rsidRPr="00593133" w:rsidRDefault="00200A7D" w:rsidP="00200A7D">
                      <w:pPr>
                        <w:jc w:val="center"/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18"/>
                          <w:szCs w:val="18"/>
                          <w:lang w:val="el-G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93133">
        <w:rPr>
          <w:noProof/>
          <w:lang w:val="el-GR" w:eastAsia="el-G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6E0AA04" wp14:editId="73E718AB">
                <wp:simplePos x="0" y="0"/>
                <wp:positionH relativeFrom="column">
                  <wp:posOffset>4918710</wp:posOffset>
                </wp:positionH>
                <wp:positionV relativeFrom="paragraph">
                  <wp:posOffset>912050</wp:posOffset>
                </wp:positionV>
                <wp:extent cx="1511935" cy="949960"/>
                <wp:effectExtent l="0" t="0" r="0" b="0"/>
                <wp:wrapNone/>
                <wp:docPr id="13" name="Πλαίσιο κειμένου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1935" cy="949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0A7D" w:rsidRPr="00593133" w:rsidRDefault="00200A7D" w:rsidP="00593133">
                            <w:pPr>
                              <w:jc w:val="center"/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18"/>
                                <w:szCs w:val="18"/>
                                <w:lang w:val="el-GR"/>
                              </w:rPr>
                            </w:pPr>
                            <w:r w:rsidRPr="00593133"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18"/>
                                <w:szCs w:val="18"/>
                                <w:lang w:val="el-GR"/>
                              </w:rPr>
                              <w:t>Πρόλογος</w:t>
                            </w:r>
                          </w:p>
                          <w:p w:rsidR="00593133" w:rsidRPr="00593133" w:rsidRDefault="00593133" w:rsidP="00593133">
                            <w:pPr>
                              <w:jc w:val="both"/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18"/>
                                <w:szCs w:val="18"/>
                                <w:lang w:val="el-GR"/>
                              </w:rPr>
                            </w:pPr>
                            <w:r w:rsidRPr="00593133"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18"/>
                                <w:szCs w:val="18"/>
                                <w:lang w:val="el-GR"/>
                              </w:rPr>
                              <w:t>Η αφορμή για το γράμμα και ο στόχος μας</w:t>
                            </w:r>
                          </w:p>
                          <w:p w:rsidR="00200A7D" w:rsidRPr="00593133" w:rsidRDefault="00200A7D" w:rsidP="00593133">
                            <w:pPr>
                              <w:jc w:val="both"/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18"/>
                                <w:szCs w:val="18"/>
                                <w:lang w:val="el-G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Πλαίσιο κειμένου 13" o:spid="_x0000_s1028" type="#_x0000_t202" style="position:absolute;margin-left:387.3pt;margin-top:71.8pt;width:119.05pt;height:74.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" filled="f" stroked="f" strokeweight="2pt">
                <v:textbox>
                  <w:txbxContent>
                    <w:p w:rsidR="00200A7D" w:rsidRPr="00593133" w:rsidRDefault="00200A7D" w:rsidP="00593133">
                      <w:pPr>
                        <w:jc w:val="center"/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18"/>
                          <w:szCs w:val="18"/>
                          <w:lang w:val="el-GR"/>
                        </w:rPr>
                      </w:pPr>
                      <w:r w:rsidRPr="00593133"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18"/>
                          <w:szCs w:val="18"/>
                          <w:lang w:val="el-GR"/>
                        </w:rPr>
                        <w:t>Πρόλογος</w:t>
                      </w:r>
                    </w:p>
                    <w:p w:rsidR="00593133" w:rsidRPr="00593133" w:rsidRDefault="00593133" w:rsidP="00593133">
                      <w:pPr>
                        <w:jc w:val="both"/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18"/>
                          <w:szCs w:val="18"/>
                          <w:lang w:val="el-GR"/>
                        </w:rPr>
                      </w:pPr>
                      <w:r w:rsidRPr="00593133"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18"/>
                          <w:szCs w:val="18"/>
                          <w:lang w:val="el-GR"/>
                        </w:rPr>
                        <w:t>Η αφορμή για το γράμμα και ο στόχος μας</w:t>
                      </w:r>
                    </w:p>
                    <w:p w:rsidR="00200A7D" w:rsidRPr="00593133" w:rsidRDefault="00200A7D" w:rsidP="00593133">
                      <w:pPr>
                        <w:jc w:val="both"/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18"/>
                          <w:szCs w:val="18"/>
                          <w:lang w:val="el-G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93133">
        <w:rPr>
          <w:noProof/>
          <w:lang w:val="el-GR" w:eastAsia="el-GR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123F8C61" wp14:editId="2AF925AE">
                <wp:simplePos x="0" y="0"/>
                <wp:positionH relativeFrom="column">
                  <wp:posOffset>5123238</wp:posOffset>
                </wp:positionH>
                <wp:positionV relativeFrom="paragraph">
                  <wp:posOffset>4677311</wp:posOffset>
                </wp:positionV>
                <wp:extent cx="1334976" cy="783590"/>
                <wp:effectExtent l="0" t="0" r="0" b="0"/>
                <wp:wrapNone/>
                <wp:docPr id="16" name="Πλαίσιο κειμένου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4976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0A7D" w:rsidRPr="00593133" w:rsidRDefault="00200A7D" w:rsidP="00CB5412">
                            <w:pPr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18"/>
                                <w:szCs w:val="18"/>
                                <w:lang w:val="el-GR"/>
                              </w:rPr>
                            </w:pPr>
                            <w:r w:rsidRPr="00593133"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18"/>
                                <w:szCs w:val="18"/>
                                <w:lang w:val="el-GR"/>
                              </w:rPr>
                              <w:t>Επίλογος</w:t>
                            </w:r>
                          </w:p>
                          <w:p w:rsidR="00593133" w:rsidRPr="00593133" w:rsidRDefault="00593133" w:rsidP="00593133">
                            <w:pPr>
                              <w:jc w:val="both"/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18"/>
                                <w:szCs w:val="18"/>
                                <w:lang w:val="el-GR"/>
                              </w:rPr>
                            </w:pPr>
                            <w:r w:rsidRPr="00593133"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18"/>
                                <w:szCs w:val="18"/>
                                <w:lang w:val="el-GR"/>
                              </w:rPr>
                              <w:t>Σύντομη ανακεφαλαίωση</w:t>
                            </w:r>
                          </w:p>
                          <w:p w:rsidR="00200A7D" w:rsidRPr="00593133" w:rsidRDefault="00200A7D" w:rsidP="00593133">
                            <w:pPr>
                              <w:jc w:val="both"/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18"/>
                                <w:szCs w:val="18"/>
                                <w:lang w:val="el-G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Πλαίσιο κειμένου 16" o:spid="_x0000_s1029" type="#_x0000_t202" style="position:absolute;margin-left:403.4pt;margin-top:368.3pt;width:105.1pt;height:61.7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" filled="f" stroked="f" strokeweight="2pt">
                <v:textbox>
                  <w:txbxContent>
                    <w:p w:rsidR="00200A7D" w:rsidRPr="00593133" w:rsidRDefault="00200A7D" w:rsidP="00CB5412">
                      <w:pPr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18"/>
                          <w:szCs w:val="18"/>
                          <w:lang w:val="el-GR"/>
                        </w:rPr>
                      </w:pPr>
                      <w:r w:rsidRPr="00593133"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18"/>
                          <w:szCs w:val="18"/>
                          <w:lang w:val="el-GR"/>
                        </w:rPr>
                        <w:t>Επίλογος</w:t>
                      </w:r>
                    </w:p>
                    <w:p w:rsidR="00593133" w:rsidRPr="00593133" w:rsidRDefault="00593133" w:rsidP="00593133">
                      <w:pPr>
                        <w:jc w:val="both"/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18"/>
                          <w:szCs w:val="18"/>
                          <w:lang w:val="el-GR"/>
                        </w:rPr>
                      </w:pPr>
                      <w:r w:rsidRPr="00593133"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18"/>
                          <w:szCs w:val="18"/>
                          <w:lang w:val="el-GR"/>
                        </w:rPr>
                        <w:t>Σύντομη ανακεφαλαίωση</w:t>
                      </w:r>
                    </w:p>
                    <w:p w:rsidR="00200A7D" w:rsidRPr="00593133" w:rsidRDefault="00200A7D" w:rsidP="00593133">
                      <w:pPr>
                        <w:jc w:val="both"/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18"/>
                          <w:szCs w:val="18"/>
                          <w:lang w:val="el-G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C0F93">
        <w:rPr>
          <w:noProof/>
          <w:lang w:val="el-GR" w:eastAsia="el-G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FDAB9D5" wp14:editId="2517D0A2">
                <wp:simplePos x="0" y="0"/>
                <wp:positionH relativeFrom="column">
                  <wp:posOffset>2887799</wp:posOffset>
                </wp:positionH>
                <wp:positionV relativeFrom="paragraph">
                  <wp:posOffset>-693420</wp:posOffset>
                </wp:positionV>
                <wp:extent cx="1828800" cy="1828800"/>
                <wp:effectExtent l="0" t="0" r="0" b="9525"/>
                <wp:wrapNone/>
                <wp:docPr id="10" name="Πλαίσιο κειμένου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C0F93" w:rsidRPr="00AC0F93" w:rsidRDefault="00AC0F93" w:rsidP="00AC0F93">
                            <w:pPr>
                              <w:jc w:val="center"/>
                              <w:rPr>
                                <w:rFonts w:ascii="Segoe Script" w:hAnsi="Segoe Script"/>
                                <w:b/>
                                <w:outline/>
                                <w:color w:val="C0504D" w:themeColor="accent2"/>
                                <w:sz w:val="28"/>
                                <w:lang w:val="el-GR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AC0F93">
                              <w:rPr>
                                <w:rFonts w:ascii="Segoe Script" w:hAnsi="Segoe Script"/>
                                <w:b/>
                                <w:outline/>
                                <w:color w:val="C0504D" w:themeColor="accent2"/>
                                <w:sz w:val="28"/>
                                <w:lang w:val="el-GR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Τόπος, Ημερομηνία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Πλαίσιο κειμένου 10" o:spid="_x0000_s1030" type="#_x0000_t202" style="position:absolute;margin-left:227.4pt;margin-top:-54.6pt;width:2in;height:2in;z-index:2516648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" filled="f" stroked="f">
                <v:fill o:detectmouseclick="t"/>
                <v:textbox style="mso-fit-shape-to-text:t">
                  <w:txbxContent>
                    <w:p w:rsidR="00AC0F93" w:rsidRPr="00AC0F93" w:rsidRDefault="00AC0F93" w:rsidP="00AC0F93">
                      <w:pPr>
                        <w:jc w:val="center"/>
                        <w:rPr>
                          <w:rFonts w:ascii="Segoe Script" w:hAnsi="Segoe Script"/>
                          <w:b/>
                          <w:outline/>
                          <w:color w:val="C0504D" w:themeColor="accent2"/>
                          <w:sz w:val="28"/>
                          <w:lang w:val="el-GR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r w:rsidRPr="00AC0F93">
                        <w:rPr>
                          <w:rFonts w:ascii="Segoe Script" w:hAnsi="Segoe Script"/>
                          <w:b/>
                          <w:outline/>
                          <w:color w:val="C0504D" w:themeColor="accent2"/>
                          <w:sz w:val="28"/>
                          <w:lang w:val="el-GR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Τόπος, Ημερομηνία</w:t>
                      </w:r>
                    </w:p>
                  </w:txbxContent>
                </v:textbox>
              </v:shape>
            </w:pict>
          </mc:Fallback>
        </mc:AlternateContent>
      </w:r>
      <w:r w:rsidR="00F009DA">
        <w:rPr>
          <w:noProof/>
          <w:lang w:val="el-GR" w:eastAsia="el-G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558EBEF" wp14:editId="5F5FE4DF">
                <wp:simplePos x="0" y="0"/>
                <wp:positionH relativeFrom="column">
                  <wp:posOffset>15553</wp:posOffset>
                </wp:positionH>
                <wp:positionV relativeFrom="paragraph">
                  <wp:posOffset>370205</wp:posOffset>
                </wp:positionV>
                <wp:extent cx="5093970" cy="6168788"/>
                <wp:effectExtent l="0" t="0" r="11430" b="22860"/>
                <wp:wrapNone/>
                <wp:docPr id="7" name="Πλαίσιο κειμένου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93970" cy="6168788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A6D" w:rsidRPr="00801AA5" w:rsidRDefault="00F009DA" w:rsidP="005A0A6D">
                            <w:pPr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24"/>
                                <w:szCs w:val="24"/>
                                <w:lang w:val="el-GR"/>
                              </w:rPr>
                            </w:pPr>
                            <w:r w:rsidRPr="00801AA5"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24"/>
                                <w:szCs w:val="24"/>
                                <w:lang w:val="el-GR"/>
                              </w:rPr>
                              <w:t xml:space="preserve">  Προσφώνηση</w:t>
                            </w:r>
                            <w:r w:rsidR="00C84DD4" w:rsidRPr="00801AA5"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24"/>
                                <w:szCs w:val="24"/>
                                <w:lang w:val="el-GR"/>
                              </w:rPr>
                              <w:t xml:space="preserve"> (π.χ. Αγαπημένη μου μητέρα</w:t>
                            </w:r>
                            <w:r w:rsidR="00801AA5" w:rsidRPr="00801AA5"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24"/>
                                <w:szCs w:val="24"/>
                                <w:lang w:val="el-GR"/>
                              </w:rPr>
                              <w:t>, Μανούλα μου</w:t>
                            </w:r>
                            <w:r w:rsidR="00C84DD4" w:rsidRPr="00801AA5"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24"/>
                                <w:szCs w:val="24"/>
                                <w:lang w:val="el-GR"/>
                              </w:rPr>
                              <w:t>)</w:t>
                            </w:r>
                          </w:p>
                          <w:p w:rsidR="005A0A6D" w:rsidRPr="00801AA5" w:rsidRDefault="005A0A6D" w:rsidP="005A0A6D">
                            <w:pPr>
                              <w:pBdr>
                                <w:bottom w:val="dotted" w:sz="4" w:space="1" w:color="auto"/>
                                <w:between w:val="dotted" w:sz="4" w:space="1" w:color="auto"/>
                              </w:pBdr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24"/>
                                <w:szCs w:val="24"/>
                                <w:lang w:val="el-GR"/>
                              </w:rPr>
                            </w:pPr>
                          </w:p>
                          <w:p w:rsidR="005A0A6D" w:rsidRPr="00801AA5" w:rsidRDefault="005A0A6D" w:rsidP="005A0A6D">
                            <w:pPr>
                              <w:pBdr>
                                <w:bottom w:val="dotted" w:sz="4" w:space="1" w:color="auto"/>
                                <w:between w:val="dotted" w:sz="4" w:space="1" w:color="auto"/>
                              </w:pBdr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24"/>
                                <w:szCs w:val="24"/>
                                <w:lang w:val="el-GR"/>
                              </w:rPr>
                            </w:pPr>
                          </w:p>
                          <w:p w:rsidR="005A0A6D" w:rsidRPr="00801AA5" w:rsidRDefault="005A0A6D" w:rsidP="005A0A6D">
                            <w:pPr>
                              <w:pBdr>
                                <w:bottom w:val="dotted" w:sz="4" w:space="1" w:color="auto"/>
                                <w:between w:val="dotted" w:sz="4" w:space="1" w:color="auto"/>
                              </w:pBdr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24"/>
                                <w:szCs w:val="24"/>
                                <w:lang w:val="el-GR"/>
                              </w:rPr>
                            </w:pPr>
                          </w:p>
                          <w:p w:rsidR="005A0A6D" w:rsidRPr="00801AA5" w:rsidRDefault="005A0A6D" w:rsidP="005A0A6D">
                            <w:pPr>
                              <w:pBdr>
                                <w:bottom w:val="dotted" w:sz="4" w:space="1" w:color="auto"/>
                                <w:between w:val="dotted" w:sz="4" w:space="1" w:color="auto"/>
                              </w:pBdr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24"/>
                                <w:szCs w:val="24"/>
                                <w:lang w:val="el-GR"/>
                              </w:rPr>
                            </w:pPr>
                          </w:p>
                          <w:p w:rsidR="005A0A6D" w:rsidRPr="00801AA5" w:rsidRDefault="005A0A6D" w:rsidP="005A0A6D">
                            <w:pPr>
                              <w:pBdr>
                                <w:bottom w:val="dotted" w:sz="4" w:space="1" w:color="auto"/>
                                <w:between w:val="dotted" w:sz="4" w:space="1" w:color="auto"/>
                              </w:pBdr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24"/>
                                <w:szCs w:val="24"/>
                                <w:lang w:val="el-GR"/>
                              </w:rPr>
                            </w:pPr>
                          </w:p>
                          <w:p w:rsidR="005A0A6D" w:rsidRPr="00801AA5" w:rsidRDefault="005A0A6D" w:rsidP="005A0A6D">
                            <w:pPr>
                              <w:pBdr>
                                <w:bottom w:val="dotted" w:sz="4" w:space="1" w:color="auto"/>
                                <w:between w:val="dotted" w:sz="4" w:space="1" w:color="auto"/>
                              </w:pBdr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24"/>
                                <w:szCs w:val="24"/>
                                <w:lang w:val="el-GR"/>
                              </w:rPr>
                            </w:pPr>
                          </w:p>
                          <w:p w:rsidR="005A0A6D" w:rsidRPr="00801AA5" w:rsidRDefault="005A0A6D" w:rsidP="005A0A6D">
                            <w:pPr>
                              <w:pBdr>
                                <w:bottom w:val="dotted" w:sz="4" w:space="1" w:color="auto"/>
                                <w:between w:val="dotted" w:sz="4" w:space="1" w:color="auto"/>
                              </w:pBdr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24"/>
                                <w:szCs w:val="24"/>
                                <w:lang w:val="el-GR"/>
                              </w:rPr>
                            </w:pPr>
                          </w:p>
                          <w:p w:rsidR="005A0A6D" w:rsidRPr="00801AA5" w:rsidRDefault="005A0A6D" w:rsidP="005A0A6D">
                            <w:pPr>
                              <w:pBdr>
                                <w:bottom w:val="dotted" w:sz="4" w:space="1" w:color="auto"/>
                                <w:between w:val="dotted" w:sz="4" w:space="1" w:color="auto"/>
                              </w:pBdr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24"/>
                                <w:szCs w:val="24"/>
                                <w:lang w:val="el-GR"/>
                              </w:rPr>
                            </w:pPr>
                          </w:p>
                          <w:p w:rsidR="005A0A6D" w:rsidRPr="00801AA5" w:rsidRDefault="005A0A6D" w:rsidP="005A0A6D">
                            <w:pPr>
                              <w:pBdr>
                                <w:bottom w:val="dotted" w:sz="4" w:space="1" w:color="auto"/>
                                <w:between w:val="dotted" w:sz="4" w:space="1" w:color="auto"/>
                              </w:pBdr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24"/>
                                <w:szCs w:val="24"/>
                                <w:lang w:val="el-GR"/>
                              </w:rPr>
                            </w:pPr>
                          </w:p>
                          <w:p w:rsidR="005A0A6D" w:rsidRPr="00801AA5" w:rsidRDefault="005A0A6D" w:rsidP="005A0A6D">
                            <w:pPr>
                              <w:pBdr>
                                <w:bottom w:val="dotted" w:sz="4" w:space="1" w:color="auto"/>
                                <w:between w:val="dotted" w:sz="4" w:space="1" w:color="auto"/>
                              </w:pBdr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24"/>
                                <w:szCs w:val="24"/>
                                <w:lang w:val="el-GR"/>
                              </w:rPr>
                            </w:pPr>
                          </w:p>
                          <w:p w:rsidR="005A0A6D" w:rsidRPr="00801AA5" w:rsidRDefault="005A0A6D" w:rsidP="005A0A6D">
                            <w:pPr>
                              <w:pBdr>
                                <w:bottom w:val="dotted" w:sz="4" w:space="1" w:color="auto"/>
                                <w:between w:val="dotted" w:sz="4" w:space="1" w:color="auto"/>
                              </w:pBdr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24"/>
                                <w:szCs w:val="24"/>
                                <w:lang w:val="el-GR"/>
                              </w:rPr>
                            </w:pPr>
                          </w:p>
                          <w:p w:rsidR="005A0A6D" w:rsidRPr="00801AA5" w:rsidRDefault="005A0A6D" w:rsidP="005A0A6D">
                            <w:pPr>
                              <w:pBdr>
                                <w:bottom w:val="dotted" w:sz="4" w:space="1" w:color="auto"/>
                                <w:between w:val="dotted" w:sz="4" w:space="1" w:color="auto"/>
                              </w:pBdr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24"/>
                                <w:szCs w:val="24"/>
                                <w:lang w:val="el-GR"/>
                              </w:rPr>
                            </w:pPr>
                          </w:p>
                          <w:p w:rsidR="005A0A6D" w:rsidRPr="00801AA5" w:rsidRDefault="005A0A6D" w:rsidP="005A0A6D">
                            <w:pPr>
                              <w:pBdr>
                                <w:bottom w:val="dotted" w:sz="4" w:space="1" w:color="auto"/>
                                <w:between w:val="dotted" w:sz="4" w:space="1" w:color="auto"/>
                              </w:pBdr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24"/>
                                <w:szCs w:val="24"/>
                                <w:lang w:val="el-GR"/>
                              </w:rPr>
                            </w:pPr>
                          </w:p>
                          <w:p w:rsidR="005A0A6D" w:rsidRPr="00801AA5" w:rsidRDefault="005A0A6D" w:rsidP="005A0A6D">
                            <w:pPr>
                              <w:pBdr>
                                <w:bottom w:val="dotted" w:sz="4" w:space="1" w:color="auto"/>
                                <w:between w:val="dotted" w:sz="4" w:space="1" w:color="auto"/>
                              </w:pBdr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24"/>
                                <w:szCs w:val="24"/>
                                <w:lang w:val="el-GR"/>
                              </w:rPr>
                            </w:pPr>
                          </w:p>
                          <w:p w:rsidR="005A0A6D" w:rsidRPr="00801AA5" w:rsidRDefault="005A0A6D" w:rsidP="005A0A6D">
                            <w:pPr>
                              <w:pBdr>
                                <w:bottom w:val="dotted" w:sz="4" w:space="1" w:color="auto"/>
                                <w:between w:val="dotted" w:sz="4" w:space="1" w:color="auto"/>
                              </w:pBdr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24"/>
                                <w:szCs w:val="24"/>
                                <w:lang w:val="el-GR"/>
                              </w:rPr>
                            </w:pPr>
                          </w:p>
                          <w:p w:rsidR="005A0A6D" w:rsidRPr="00801AA5" w:rsidRDefault="005A0A6D" w:rsidP="005A0A6D">
                            <w:pPr>
                              <w:pBdr>
                                <w:bottom w:val="dotted" w:sz="4" w:space="1" w:color="auto"/>
                                <w:between w:val="dotted" w:sz="4" w:space="1" w:color="auto"/>
                              </w:pBdr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24"/>
                                <w:szCs w:val="24"/>
                                <w:lang w:val="el-GR"/>
                              </w:rPr>
                            </w:pPr>
                          </w:p>
                          <w:p w:rsidR="005A0A6D" w:rsidRPr="00801AA5" w:rsidRDefault="005A0A6D" w:rsidP="005A0A6D">
                            <w:pPr>
                              <w:pBdr>
                                <w:bottom w:val="dotted" w:sz="4" w:space="1" w:color="auto"/>
                                <w:between w:val="dotted" w:sz="4" w:space="1" w:color="auto"/>
                              </w:pBdr>
                              <w:rPr>
                                <w:rFonts w:ascii="Segoe Script" w:hAnsi="Segoe Script"/>
                                <w:b/>
                                <w:color w:val="943634" w:themeColor="accent2" w:themeShade="BF"/>
                                <w:sz w:val="24"/>
                                <w:szCs w:val="24"/>
                                <w:lang w:val="el-G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Πλαίσιο κειμένου 7" o:spid="_x0000_s1031" type="#_x0000_t202" style="position:absolute;margin-left:1.2pt;margin-top:29.15pt;width:401.1pt;height:485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" filled="f" strokeweight=".5pt">
                <v:textbox>
                  <w:txbxContent>
                    <w:p w:rsidR="005A0A6D" w:rsidRPr="00801AA5" w:rsidRDefault="00F009DA" w:rsidP="005A0A6D">
                      <w:pPr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24"/>
                          <w:szCs w:val="24"/>
                          <w:lang w:val="el-GR"/>
                        </w:rPr>
                      </w:pPr>
                      <w:bookmarkStart w:id="1" w:name="_GoBack"/>
                      <w:r w:rsidRPr="00801AA5"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24"/>
                          <w:szCs w:val="24"/>
                          <w:lang w:val="el-GR"/>
                        </w:rPr>
                        <w:t xml:space="preserve">  </w:t>
                      </w:r>
                      <w:r w:rsidRPr="00801AA5"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24"/>
                          <w:szCs w:val="24"/>
                          <w:lang w:val="el-GR"/>
                        </w:rPr>
                        <w:t>Προσφώνηση</w:t>
                      </w:r>
                      <w:r w:rsidR="00C84DD4" w:rsidRPr="00801AA5"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24"/>
                          <w:szCs w:val="24"/>
                          <w:lang w:val="el-GR"/>
                        </w:rPr>
                        <w:t xml:space="preserve"> (π.χ. Αγαπημένη μου μητέρα</w:t>
                      </w:r>
                      <w:r w:rsidR="00801AA5" w:rsidRPr="00801AA5"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24"/>
                          <w:szCs w:val="24"/>
                          <w:lang w:val="el-GR"/>
                        </w:rPr>
                        <w:t>, Μανούλα μου</w:t>
                      </w:r>
                      <w:r w:rsidR="00C84DD4" w:rsidRPr="00801AA5"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24"/>
                          <w:szCs w:val="24"/>
                          <w:lang w:val="el-GR"/>
                        </w:rPr>
                        <w:t>)</w:t>
                      </w:r>
                    </w:p>
                    <w:p w:rsidR="005A0A6D" w:rsidRPr="00801AA5" w:rsidRDefault="005A0A6D" w:rsidP="005A0A6D">
                      <w:pPr>
                        <w:pBdr>
                          <w:bottom w:val="dotted" w:sz="4" w:space="1" w:color="auto"/>
                          <w:between w:val="dotted" w:sz="4" w:space="1" w:color="auto"/>
                        </w:pBdr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24"/>
                          <w:szCs w:val="24"/>
                          <w:lang w:val="el-GR"/>
                        </w:rPr>
                      </w:pPr>
                    </w:p>
                    <w:p w:rsidR="005A0A6D" w:rsidRPr="00801AA5" w:rsidRDefault="005A0A6D" w:rsidP="005A0A6D">
                      <w:pPr>
                        <w:pBdr>
                          <w:bottom w:val="dotted" w:sz="4" w:space="1" w:color="auto"/>
                          <w:between w:val="dotted" w:sz="4" w:space="1" w:color="auto"/>
                        </w:pBdr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24"/>
                          <w:szCs w:val="24"/>
                          <w:lang w:val="el-GR"/>
                        </w:rPr>
                      </w:pPr>
                    </w:p>
                    <w:p w:rsidR="005A0A6D" w:rsidRPr="00801AA5" w:rsidRDefault="005A0A6D" w:rsidP="005A0A6D">
                      <w:pPr>
                        <w:pBdr>
                          <w:bottom w:val="dotted" w:sz="4" w:space="1" w:color="auto"/>
                          <w:between w:val="dotted" w:sz="4" w:space="1" w:color="auto"/>
                        </w:pBdr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24"/>
                          <w:szCs w:val="24"/>
                          <w:lang w:val="el-GR"/>
                        </w:rPr>
                      </w:pPr>
                    </w:p>
                    <w:p w:rsidR="005A0A6D" w:rsidRPr="00801AA5" w:rsidRDefault="005A0A6D" w:rsidP="005A0A6D">
                      <w:pPr>
                        <w:pBdr>
                          <w:bottom w:val="dotted" w:sz="4" w:space="1" w:color="auto"/>
                          <w:between w:val="dotted" w:sz="4" w:space="1" w:color="auto"/>
                        </w:pBdr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24"/>
                          <w:szCs w:val="24"/>
                          <w:lang w:val="el-GR"/>
                        </w:rPr>
                      </w:pPr>
                    </w:p>
                    <w:p w:rsidR="005A0A6D" w:rsidRPr="00801AA5" w:rsidRDefault="005A0A6D" w:rsidP="005A0A6D">
                      <w:pPr>
                        <w:pBdr>
                          <w:bottom w:val="dotted" w:sz="4" w:space="1" w:color="auto"/>
                          <w:between w:val="dotted" w:sz="4" w:space="1" w:color="auto"/>
                        </w:pBdr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24"/>
                          <w:szCs w:val="24"/>
                          <w:lang w:val="el-GR"/>
                        </w:rPr>
                      </w:pPr>
                    </w:p>
                    <w:p w:rsidR="005A0A6D" w:rsidRPr="00801AA5" w:rsidRDefault="005A0A6D" w:rsidP="005A0A6D">
                      <w:pPr>
                        <w:pBdr>
                          <w:bottom w:val="dotted" w:sz="4" w:space="1" w:color="auto"/>
                          <w:between w:val="dotted" w:sz="4" w:space="1" w:color="auto"/>
                        </w:pBdr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24"/>
                          <w:szCs w:val="24"/>
                          <w:lang w:val="el-GR"/>
                        </w:rPr>
                      </w:pPr>
                    </w:p>
                    <w:p w:rsidR="005A0A6D" w:rsidRPr="00801AA5" w:rsidRDefault="005A0A6D" w:rsidP="005A0A6D">
                      <w:pPr>
                        <w:pBdr>
                          <w:bottom w:val="dotted" w:sz="4" w:space="1" w:color="auto"/>
                          <w:between w:val="dotted" w:sz="4" w:space="1" w:color="auto"/>
                        </w:pBdr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24"/>
                          <w:szCs w:val="24"/>
                          <w:lang w:val="el-GR"/>
                        </w:rPr>
                      </w:pPr>
                    </w:p>
                    <w:p w:rsidR="005A0A6D" w:rsidRPr="00801AA5" w:rsidRDefault="005A0A6D" w:rsidP="005A0A6D">
                      <w:pPr>
                        <w:pBdr>
                          <w:bottom w:val="dotted" w:sz="4" w:space="1" w:color="auto"/>
                          <w:between w:val="dotted" w:sz="4" w:space="1" w:color="auto"/>
                        </w:pBdr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24"/>
                          <w:szCs w:val="24"/>
                          <w:lang w:val="el-GR"/>
                        </w:rPr>
                      </w:pPr>
                    </w:p>
                    <w:p w:rsidR="005A0A6D" w:rsidRPr="00801AA5" w:rsidRDefault="005A0A6D" w:rsidP="005A0A6D">
                      <w:pPr>
                        <w:pBdr>
                          <w:bottom w:val="dotted" w:sz="4" w:space="1" w:color="auto"/>
                          <w:between w:val="dotted" w:sz="4" w:space="1" w:color="auto"/>
                        </w:pBdr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24"/>
                          <w:szCs w:val="24"/>
                          <w:lang w:val="el-GR"/>
                        </w:rPr>
                      </w:pPr>
                    </w:p>
                    <w:p w:rsidR="005A0A6D" w:rsidRPr="00801AA5" w:rsidRDefault="005A0A6D" w:rsidP="005A0A6D">
                      <w:pPr>
                        <w:pBdr>
                          <w:bottom w:val="dotted" w:sz="4" w:space="1" w:color="auto"/>
                          <w:between w:val="dotted" w:sz="4" w:space="1" w:color="auto"/>
                        </w:pBdr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24"/>
                          <w:szCs w:val="24"/>
                          <w:lang w:val="el-GR"/>
                        </w:rPr>
                      </w:pPr>
                    </w:p>
                    <w:p w:rsidR="005A0A6D" w:rsidRPr="00801AA5" w:rsidRDefault="005A0A6D" w:rsidP="005A0A6D">
                      <w:pPr>
                        <w:pBdr>
                          <w:bottom w:val="dotted" w:sz="4" w:space="1" w:color="auto"/>
                          <w:between w:val="dotted" w:sz="4" w:space="1" w:color="auto"/>
                        </w:pBdr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24"/>
                          <w:szCs w:val="24"/>
                          <w:lang w:val="el-GR"/>
                        </w:rPr>
                      </w:pPr>
                    </w:p>
                    <w:p w:rsidR="005A0A6D" w:rsidRPr="00801AA5" w:rsidRDefault="005A0A6D" w:rsidP="005A0A6D">
                      <w:pPr>
                        <w:pBdr>
                          <w:bottom w:val="dotted" w:sz="4" w:space="1" w:color="auto"/>
                          <w:between w:val="dotted" w:sz="4" w:space="1" w:color="auto"/>
                        </w:pBdr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24"/>
                          <w:szCs w:val="24"/>
                          <w:lang w:val="el-GR"/>
                        </w:rPr>
                      </w:pPr>
                    </w:p>
                    <w:p w:rsidR="005A0A6D" w:rsidRPr="00801AA5" w:rsidRDefault="005A0A6D" w:rsidP="005A0A6D">
                      <w:pPr>
                        <w:pBdr>
                          <w:bottom w:val="dotted" w:sz="4" w:space="1" w:color="auto"/>
                          <w:between w:val="dotted" w:sz="4" w:space="1" w:color="auto"/>
                        </w:pBdr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24"/>
                          <w:szCs w:val="24"/>
                          <w:lang w:val="el-GR"/>
                        </w:rPr>
                      </w:pPr>
                    </w:p>
                    <w:p w:rsidR="005A0A6D" w:rsidRPr="00801AA5" w:rsidRDefault="005A0A6D" w:rsidP="005A0A6D">
                      <w:pPr>
                        <w:pBdr>
                          <w:bottom w:val="dotted" w:sz="4" w:space="1" w:color="auto"/>
                          <w:between w:val="dotted" w:sz="4" w:space="1" w:color="auto"/>
                        </w:pBdr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24"/>
                          <w:szCs w:val="24"/>
                          <w:lang w:val="el-GR"/>
                        </w:rPr>
                      </w:pPr>
                    </w:p>
                    <w:p w:rsidR="005A0A6D" w:rsidRPr="00801AA5" w:rsidRDefault="005A0A6D" w:rsidP="005A0A6D">
                      <w:pPr>
                        <w:pBdr>
                          <w:bottom w:val="dotted" w:sz="4" w:space="1" w:color="auto"/>
                          <w:between w:val="dotted" w:sz="4" w:space="1" w:color="auto"/>
                        </w:pBdr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24"/>
                          <w:szCs w:val="24"/>
                          <w:lang w:val="el-GR"/>
                        </w:rPr>
                      </w:pPr>
                    </w:p>
                    <w:p w:rsidR="005A0A6D" w:rsidRPr="00801AA5" w:rsidRDefault="005A0A6D" w:rsidP="005A0A6D">
                      <w:pPr>
                        <w:pBdr>
                          <w:bottom w:val="dotted" w:sz="4" w:space="1" w:color="auto"/>
                          <w:between w:val="dotted" w:sz="4" w:space="1" w:color="auto"/>
                        </w:pBdr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24"/>
                          <w:szCs w:val="24"/>
                          <w:lang w:val="el-GR"/>
                        </w:rPr>
                      </w:pPr>
                    </w:p>
                    <w:bookmarkEnd w:id="1"/>
                    <w:p w:rsidR="005A0A6D" w:rsidRPr="00801AA5" w:rsidRDefault="005A0A6D" w:rsidP="005A0A6D">
                      <w:pPr>
                        <w:pBdr>
                          <w:bottom w:val="dotted" w:sz="4" w:space="1" w:color="auto"/>
                          <w:between w:val="dotted" w:sz="4" w:space="1" w:color="auto"/>
                        </w:pBdr>
                        <w:rPr>
                          <w:rFonts w:ascii="Segoe Script" w:hAnsi="Segoe Script"/>
                          <w:b/>
                          <w:color w:val="943634" w:themeColor="accent2" w:themeShade="BF"/>
                          <w:sz w:val="24"/>
                          <w:szCs w:val="24"/>
                          <w:lang w:val="el-G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1148F">
        <w:rPr>
          <w:noProof/>
          <w:lang w:val="el-GR" w:eastAsia="el-GR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47C484F4" wp14:editId="592D6213">
                <wp:simplePos x="0" y="0"/>
                <wp:positionH relativeFrom="page">
                  <wp:posOffset>0</wp:posOffset>
                </wp:positionH>
                <wp:positionV relativeFrom="page">
                  <wp:posOffset>90805</wp:posOffset>
                </wp:positionV>
                <wp:extent cx="8229600" cy="2034540"/>
                <wp:effectExtent l="0" t="0" r="0" b="0"/>
                <wp:wrapTight wrapText="bothSides">
                  <wp:wrapPolygon edited="0">
                    <wp:start x="-27" y="0"/>
                    <wp:lineTo x="-27" y="21452"/>
                    <wp:lineTo x="21600" y="21452"/>
                    <wp:lineTo x="21600" y="0"/>
                    <wp:lineTo x="-27" y="0"/>
                  </wp:wrapPolygon>
                </wp:wrapTight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29600" cy="2034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00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0;margin-top:7.15pt;width:9in;height:160.2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" filled="f" fillcolor="fuchsia" stroked="f">
                <w10:wrap type="tight" anchorx="page" anchory="page"/>
              </v:rect>
            </w:pict>
          </mc:Fallback>
        </mc:AlternateContent>
      </w:r>
      <w:r w:rsidR="0081148F">
        <w:rPr>
          <w:noProof/>
          <w:lang w:val="el-GR" w:eastAsia="el-GR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page">
                  <wp:posOffset>4168775</wp:posOffset>
                </wp:positionH>
                <wp:positionV relativeFrom="page">
                  <wp:posOffset>559435</wp:posOffset>
                </wp:positionV>
                <wp:extent cx="85725" cy="64770"/>
                <wp:effectExtent l="0" t="0" r="0" b="0"/>
                <wp:wrapNone/>
                <wp:docPr id="4" name="Oval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725" cy="647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8" o:spid="_x0000_s1026" style="position:absolute;margin-left:328.25pt;margin-top:44.05pt;width:6.75pt;height:5.1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" o:allowincell="f" stroked="f" strokeweight="0">
                <w10:wrap anchorx="page" anchory="page"/>
              </v:oval>
            </w:pict>
          </mc:Fallback>
        </mc:AlternateContent>
      </w:r>
      <w:r w:rsidR="0081148F">
        <w:rPr>
          <w:noProof/>
          <w:lang w:val="el-GR" w:eastAsia="el-GR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page">
                  <wp:posOffset>1314450</wp:posOffset>
                </wp:positionH>
                <wp:positionV relativeFrom="page">
                  <wp:posOffset>558165</wp:posOffset>
                </wp:positionV>
                <wp:extent cx="85725" cy="64770"/>
                <wp:effectExtent l="0" t="0" r="0" b="0"/>
                <wp:wrapNone/>
                <wp:docPr id="3" name="Oval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725" cy="647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6" o:spid="_x0000_s1026" style="position:absolute;margin-left:103.5pt;margin-top:43.95pt;width:6.75pt;height:5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" o:allowincell="f" stroked="f" strokeweight="0">
                <w10:wrap anchorx="page" anchory="page"/>
              </v:oval>
            </w:pict>
          </mc:Fallback>
        </mc:AlternateContent>
      </w:r>
      <w:r w:rsidR="0081148F">
        <w:rPr>
          <w:noProof/>
          <w:lang w:val="el-GR" w:eastAsia="el-GR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page">
                  <wp:posOffset>6320155</wp:posOffset>
                </wp:positionH>
                <wp:positionV relativeFrom="page">
                  <wp:posOffset>561975</wp:posOffset>
                </wp:positionV>
                <wp:extent cx="85725" cy="64770"/>
                <wp:effectExtent l="0" t="0" r="0" b="0"/>
                <wp:wrapNone/>
                <wp:docPr id="2" name="Oval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725" cy="647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5" o:spid="_x0000_s1026" style="position:absolute;margin-left:497.65pt;margin-top:44.25pt;width:6.75pt;height:5.1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" o:allowincell="f" stroked="f" strokeweight="0">
                <w10:wrap anchorx="page" anchory="page"/>
              </v:oval>
            </w:pict>
          </mc:Fallback>
        </mc:AlternateContent>
      </w:r>
    </w:p>
    <w:sectPr w:rsidR="00B97104" w:rsidSect="00616789">
      <w:headerReference w:type="default" r:id="rId8"/>
      <w:pgSz w:w="12240" w:h="15840"/>
      <w:pgMar w:top="2880" w:right="2016" w:bottom="2016" w:left="2016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27F" w:rsidRDefault="0046227F" w:rsidP="00C040A9">
      <w:r>
        <w:separator/>
      </w:r>
    </w:p>
  </w:endnote>
  <w:endnote w:type="continuationSeparator" w:id="0">
    <w:p w:rsidR="0046227F" w:rsidRDefault="0046227F" w:rsidP="00C04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A1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Script">
    <w:panose1 w:val="020B0504020000000003"/>
    <w:charset w:val="A1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27F" w:rsidRDefault="0046227F" w:rsidP="00C040A9">
      <w:r>
        <w:separator/>
      </w:r>
    </w:p>
  </w:footnote>
  <w:footnote w:type="continuationSeparator" w:id="0">
    <w:p w:rsidR="0046227F" w:rsidRDefault="0046227F" w:rsidP="00C040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28B" w:rsidRDefault="0081148F">
    <w:r>
      <w:rPr>
        <w:noProof/>
        <w:lang w:val="el-GR" w:eastAsia="el-GR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align>center</wp:align>
          </wp:positionH>
          <wp:positionV relativeFrom="page">
            <wp:posOffset>548640</wp:posOffset>
          </wp:positionV>
          <wp:extent cx="6515100" cy="8753475"/>
          <wp:effectExtent l="0" t="0" r="0" b="9525"/>
          <wp:wrapNone/>
          <wp:docPr id="1" name="Εικόνα 1" descr="Poinsettia backgrou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oinsettia backgrou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5100" cy="8753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48F"/>
    <w:rsid w:val="0000098C"/>
    <w:rsid w:val="00075EEA"/>
    <w:rsid w:val="00116ADD"/>
    <w:rsid w:val="00137E7A"/>
    <w:rsid w:val="00200A7D"/>
    <w:rsid w:val="0025649B"/>
    <w:rsid w:val="00314EA8"/>
    <w:rsid w:val="00336B10"/>
    <w:rsid w:val="00394D1C"/>
    <w:rsid w:val="003D590F"/>
    <w:rsid w:val="0046227F"/>
    <w:rsid w:val="004E0D4E"/>
    <w:rsid w:val="00511ACD"/>
    <w:rsid w:val="00593133"/>
    <w:rsid w:val="005A0A6D"/>
    <w:rsid w:val="00616789"/>
    <w:rsid w:val="006A228B"/>
    <w:rsid w:val="00801AA5"/>
    <w:rsid w:val="0080551A"/>
    <w:rsid w:val="0081148F"/>
    <w:rsid w:val="00861EDA"/>
    <w:rsid w:val="008E05A4"/>
    <w:rsid w:val="008E3A97"/>
    <w:rsid w:val="009A230E"/>
    <w:rsid w:val="009E26E1"/>
    <w:rsid w:val="009E6768"/>
    <w:rsid w:val="00AC0F93"/>
    <w:rsid w:val="00AD35FA"/>
    <w:rsid w:val="00B50FF0"/>
    <w:rsid w:val="00B867F5"/>
    <w:rsid w:val="00B97104"/>
    <w:rsid w:val="00C040A9"/>
    <w:rsid w:val="00C07793"/>
    <w:rsid w:val="00C84DD4"/>
    <w:rsid w:val="00CB5412"/>
    <w:rsid w:val="00D166D3"/>
    <w:rsid w:val="00D177FC"/>
    <w:rsid w:val="00D718B2"/>
    <w:rsid w:val="00DE0125"/>
    <w:rsid w:val="00E245CD"/>
    <w:rsid w:val="00E3371D"/>
    <w:rsid w:val="00F009DA"/>
    <w:rsid w:val="00FB1332"/>
    <w:rsid w:val="00FF1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0A7D"/>
    <w:rPr>
      <w:rFonts w:ascii="Bookman Old Style" w:eastAsia="Times New Roman" w:hAnsi="Bookman Old Style"/>
      <w:lang w:val="en-US" w:eastAsia="en-US"/>
    </w:rPr>
  </w:style>
  <w:style w:type="paragraph" w:styleId="1">
    <w:name w:val="heading 1"/>
    <w:basedOn w:val="a"/>
    <w:next w:val="a"/>
    <w:qFormat/>
    <w:rsid w:val="009E6768"/>
    <w:pPr>
      <w:outlineLvl w:val="0"/>
    </w:pPr>
    <w:rPr>
      <w:rFonts w:ascii="Trebuchet MS" w:hAnsi="Trebuchet MS"/>
      <w:b/>
      <w:caps/>
      <w:color w:val="B72727"/>
      <w:spacing w:val="10"/>
      <w:sz w:val="34"/>
      <w:szCs w:val="34"/>
    </w:rPr>
  </w:style>
  <w:style w:type="paragraph" w:styleId="2">
    <w:name w:val="heading 2"/>
    <w:basedOn w:val="a"/>
    <w:next w:val="a"/>
    <w:link w:val="2Char"/>
    <w:qFormat/>
    <w:rsid w:val="009E6768"/>
    <w:pPr>
      <w:spacing w:line="200" w:lineRule="exact"/>
      <w:outlineLvl w:val="1"/>
    </w:pPr>
    <w:rPr>
      <w:rFonts w:ascii="Trebuchet MS" w:hAnsi="Trebuchet MS"/>
      <w:i/>
      <w:caps/>
      <w:color w:val="B72727"/>
      <w:sz w:val="14"/>
      <w:szCs w:val="14"/>
    </w:rPr>
  </w:style>
  <w:style w:type="paragraph" w:styleId="3">
    <w:name w:val="heading 3"/>
    <w:basedOn w:val="a"/>
    <w:next w:val="a"/>
    <w:link w:val="3Char"/>
    <w:qFormat/>
    <w:rsid w:val="009E6768"/>
    <w:pPr>
      <w:outlineLvl w:val="2"/>
    </w:pPr>
    <w:rPr>
      <w:rFonts w:ascii="Trebuchet MS" w:hAnsi="Trebuchet MS"/>
      <w:color w:val="B72727"/>
      <w:sz w:val="16"/>
      <w:szCs w:val="16"/>
    </w:rPr>
  </w:style>
  <w:style w:type="paragraph" w:styleId="4">
    <w:name w:val="heading 4"/>
    <w:basedOn w:val="1"/>
    <w:next w:val="a"/>
    <w:qFormat/>
    <w:pPr>
      <w:outlineLvl w:val="3"/>
    </w:pPr>
    <w:rPr>
      <w:i/>
      <w:color w:val="003300"/>
      <w:sz w:val="22"/>
    </w:rPr>
  </w:style>
  <w:style w:type="paragraph" w:styleId="5">
    <w:name w:val="heading 5"/>
    <w:basedOn w:val="1"/>
    <w:next w:val="a"/>
    <w:qFormat/>
    <w:pPr>
      <w:ind w:left="58"/>
      <w:outlineLvl w:val="4"/>
    </w:pPr>
    <w:rPr>
      <w:b w:val="0"/>
      <w:color w:val="003300"/>
      <w:sz w:val="18"/>
    </w:rPr>
  </w:style>
  <w:style w:type="paragraph" w:styleId="6">
    <w:name w:val="heading 6"/>
    <w:basedOn w:val="1"/>
    <w:next w:val="a"/>
    <w:qFormat/>
    <w:pPr>
      <w:outlineLvl w:val="5"/>
    </w:pPr>
    <w:rPr>
      <w:b w:val="0"/>
      <w:sz w:val="24"/>
    </w:rPr>
  </w:style>
  <w:style w:type="paragraph" w:styleId="7">
    <w:name w:val="heading 7"/>
    <w:basedOn w:val="1"/>
    <w:next w:val="a"/>
    <w:qFormat/>
    <w:pPr>
      <w:outlineLvl w:val="6"/>
    </w:pPr>
    <w:rPr>
      <w:i/>
      <w:color w:val="003300"/>
      <w:sz w:val="22"/>
    </w:rPr>
  </w:style>
  <w:style w:type="paragraph" w:styleId="8">
    <w:name w:val="heading 8"/>
    <w:basedOn w:val="1"/>
    <w:next w:val="a"/>
    <w:qFormat/>
    <w:pPr>
      <w:outlineLvl w:val="7"/>
    </w:pPr>
    <w:rPr>
      <w:sz w:val="22"/>
    </w:rPr>
  </w:style>
  <w:style w:type="paragraph" w:styleId="9">
    <w:name w:val="heading 9"/>
    <w:basedOn w:val="1"/>
    <w:next w:val="a"/>
    <w:qFormat/>
    <w:pPr>
      <w:ind w:left="58"/>
      <w:outlineLvl w:val="8"/>
    </w:pPr>
    <w:rPr>
      <w:b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link w:val="2"/>
    <w:rsid w:val="009E6768"/>
    <w:rPr>
      <w:rFonts w:ascii="Trebuchet MS" w:hAnsi="Trebuchet MS"/>
      <w:i/>
      <w:caps/>
      <w:color w:val="B72727"/>
      <w:sz w:val="14"/>
      <w:szCs w:val="14"/>
      <w:lang w:val="en-US" w:eastAsia="en-US" w:bidi="ar-SA"/>
    </w:rPr>
  </w:style>
  <w:style w:type="character" w:customStyle="1" w:styleId="3Char">
    <w:name w:val="Επικεφαλίδα 3 Char"/>
    <w:link w:val="3"/>
    <w:rsid w:val="009E6768"/>
    <w:rPr>
      <w:rFonts w:ascii="Trebuchet MS" w:hAnsi="Trebuchet MS"/>
      <w:color w:val="B72727"/>
      <w:sz w:val="16"/>
      <w:szCs w:val="16"/>
      <w:lang w:val="en-US" w:eastAsia="en-US" w:bidi="ar-SA"/>
    </w:rPr>
  </w:style>
  <w:style w:type="paragraph" w:styleId="a3">
    <w:name w:val="header"/>
    <w:basedOn w:val="a"/>
    <w:link w:val="Char"/>
    <w:rsid w:val="008E3A97"/>
    <w:pPr>
      <w:tabs>
        <w:tab w:val="center" w:pos="4153"/>
        <w:tab w:val="right" w:pos="8306"/>
      </w:tabs>
    </w:pPr>
  </w:style>
  <w:style w:type="paragraph" w:styleId="a4">
    <w:name w:val="Balloon Text"/>
    <w:basedOn w:val="a"/>
    <w:semiHidden/>
    <w:rsid w:val="00137E7A"/>
    <w:rPr>
      <w:rFonts w:ascii="Tahoma" w:hAnsi="Tahoma" w:cs="Tahoma"/>
      <w:sz w:val="16"/>
      <w:szCs w:val="16"/>
    </w:rPr>
  </w:style>
  <w:style w:type="character" w:customStyle="1" w:styleId="Char">
    <w:name w:val="Κεφαλίδα Char"/>
    <w:basedOn w:val="a0"/>
    <w:link w:val="a3"/>
    <w:rsid w:val="008E3A97"/>
    <w:rPr>
      <w:rFonts w:ascii="Bookman Old Style" w:eastAsia="Times New Roman" w:hAnsi="Bookman Old Style"/>
      <w:lang w:val="en-US" w:eastAsia="en-US"/>
    </w:rPr>
  </w:style>
  <w:style w:type="paragraph" w:styleId="a5">
    <w:name w:val="footer"/>
    <w:basedOn w:val="a"/>
    <w:link w:val="Char0"/>
    <w:rsid w:val="008E3A97"/>
    <w:pPr>
      <w:tabs>
        <w:tab w:val="center" w:pos="4153"/>
        <w:tab w:val="right" w:pos="8306"/>
      </w:tabs>
    </w:pPr>
  </w:style>
  <w:style w:type="paragraph" w:styleId="a6">
    <w:name w:val="Body Text"/>
    <w:basedOn w:val="a"/>
    <w:rsid w:val="00B97104"/>
    <w:pPr>
      <w:spacing w:after="240"/>
    </w:pPr>
  </w:style>
  <w:style w:type="character" w:customStyle="1" w:styleId="Char0">
    <w:name w:val="Υποσέλιδο Char"/>
    <w:basedOn w:val="a0"/>
    <w:link w:val="a5"/>
    <w:rsid w:val="008E3A97"/>
    <w:rPr>
      <w:rFonts w:ascii="Bookman Old Style" w:eastAsia="Times New Roman" w:hAnsi="Bookman Old Style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0A7D"/>
    <w:rPr>
      <w:rFonts w:ascii="Bookman Old Style" w:eastAsia="Times New Roman" w:hAnsi="Bookman Old Style"/>
      <w:lang w:val="en-US" w:eastAsia="en-US"/>
    </w:rPr>
  </w:style>
  <w:style w:type="paragraph" w:styleId="1">
    <w:name w:val="heading 1"/>
    <w:basedOn w:val="a"/>
    <w:next w:val="a"/>
    <w:qFormat/>
    <w:rsid w:val="009E6768"/>
    <w:pPr>
      <w:outlineLvl w:val="0"/>
    </w:pPr>
    <w:rPr>
      <w:rFonts w:ascii="Trebuchet MS" w:hAnsi="Trebuchet MS"/>
      <w:b/>
      <w:caps/>
      <w:color w:val="B72727"/>
      <w:spacing w:val="10"/>
      <w:sz w:val="34"/>
      <w:szCs w:val="34"/>
    </w:rPr>
  </w:style>
  <w:style w:type="paragraph" w:styleId="2">
    <w:name w:val="heading 2"/>
    <w:basedOn w:val="a"/>
    <w:next w:val="a"/>
    <w:link w:val="2Char"/>
    <w:qFormat/>
    <w:rsid w:val="009E6768"/>
    <w:pPr>
      <w:spacing w:line="200" w:lineRule="exact"/>
      <w:outlineLvl w:val="1"/>
    </w:pPr>
    <w:rPr>
      <w:rFonts w:ascii="Trebuchet MS" w:hAnsi="Trebuchet MS"/>
      <w:i/>
      <w:caps/>
      <w:color w:val="B72727"/>
      <w:sz w:val="14"/>
      <w:szCs w:val="14"/>
    </w:rPr>
  </w:style>
  <w:style w:type="paragraph" w:styleId="3">
    <w:name w:val="heading 3"/>
    <w:basedOn w:val="a"/>
    <w:next w:val="a"/>
    <w:link w:val="3Char"/>
    <w:qFormat/>
    <w:rsid w:val="009E6768"/>
    <w:pPr>
      <w:outlineLvl w:val="2"/>
    </w:pPr>
    <w:rPr>
      <w:rFonts w:ascii="Trebuchet MS" w:hAnsi="Trebuchet MS"/>
      <w:color w:val="B72727"/>
      <w:sz w:val="16"/>
      <w:szCs w:val="16"/>
    </w:rPr>
  </w:style>
  <w:style w:type="paragraph" w:styleId="4">
    <w:name w:val="heading 4"/>
    <w:basedOn w:val="1"/>
    <w:next w:val="a"/>
    <w:qFormat/>
    <w:pPr>
      <w:outlineLvl w:val="3"/>
    </w:pPr>
    <w:rPr>
      <w:i/>
      <w:color w:val="003300"/>
      <w:sz w:val="22"/>
    </w:rPr>
  </w:style>
  <w:style w:type="paragraph" w:styleId="5">
    <w:name w:val="heading 5"/>
    <w:basedOn w:val="1"/>
    <w:next w:val="a"/>
    <w:qFormat/>
    <w:pPr>
      <w:ind w:left="58"/>
      <w:outlineLvl w:val="4"/>
    </w:pPr>
    <w:rPr>
      <w:b w:val="0"/>
      <w:color w:val="003300"/>
      <w:sz w:val="18"/>
    </w:rPr>
  </w:style>
  <w:style w:type="paragraph" w:styleId="6">
    <w:name w:val="heading 6"/>
    <w:basedOn w:val="1"/>
    <w:next w:val="a"/>
    <w:qFormat/>
    <w:pPr>
      <w:outlineLvl w:val="5"/>
    </w:pPr>
    <w:rPr>
      <w:b w:val="0"/>
      <w:sz w:val="24"/>
    </w:rPr>
  </w:style>
  <w:style w:type="paragraph" w:styleId="7">
    <w:name w:val="heading 7"/>
    <w:basedOn w:val="1"/>
    <w:next w:val="a"/>
    <w:qFormat/>
    <w:pPr>
      <w:outlineLvl w:val="6"/>
    </w:pPr>
    <w:rPr>
      <w:i/>
      <w:color w:val="003300"/>
      <w:sz w:val="22"/>
    </w:rPr>
  </w:style>
  <w:style w:type="paragraph" w:styleId="8">
    <w:name w:val="heading 8"/>
    <w:basedOn w:val="1"/>
    <w:next w:val="a"/>
    <w:qFormat/>
    <w:pPr>
      <w:outlineLvl w:val="7"/>
    </w:pPr>
    <w:rPr>
      <w:sz w:val="22"/>
    </w:rPr>
  </w:style>
  <w:style w:type="paragraph" w:styleId="9">
    <w:name w:val="heading 9"/>
    <w:basedOn w:val="1"/>
    <w:next w:val="a"/>
    <w:qFormat/>
    <w:pPr>
      <w:ind w:left="58"/>
      <w:outlineLvl w:val="8"/>
    </w:pPr>
    <w:rPr>
      <w:b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link w:val="2"/>
    <w:rsid w:val="009E6768"/>
    <w:rPr>
      <w:rFonts w:ascii="Trebuchet MS" w:hAnsi="Trebuchet MS"/>
      <w:i/>
      <w:caps/>
      <w:color w:val="B72727"/>
      <w:sz w:val="14"/>
      <w:szCs w:val="14"/>
      <w:lang w:val="en-US" w:eastAsia="en-US" w:bidi="ar-SA"/>
    </w:rPr>
  </w:style>
  <w:style w:type="character" w:customStyle="1" w:styleId="3Char">
    <w:name w:val="Επικεφαλίδα 3 Char"/>
    <w:link w:val="3"/>
    <w:rsid w:val="009E6768"/>
    <w:rPr>
      <w:rFonts w:ascii="Trebuchet MS" w:hAnsi="Trebuchet MS"/>
      <w:color w:val="B72727"/>
      <w:sz w:val="16"/>
      <w:szCs w:val="16"/>
      <w:lang w:val="en-US" w:eastAsia="en-US" w:bidi="ar-SA"/>
    </w:rPr>
  </w:style>
  <w:style w:type="paragraph" w:styleId="a3">
    <w:name w:val="header"/>
    <w:basedOn w:val="a"/>
    <w:link w:val="Char"/>
    <w:rsid w:val="008E3A97"/>
    <w:pPr>
      <w:tabs>
        <w:tab w:val="center" w:pos="4153"/>
        <w:tab w:val="right" w:pos="8306"/>
      </w:tabs>
    </w:pPr>
  </w:style>
  <w:style w:type="paragraph" w:styleId="a4">
    <w:name w:val="Balloon Text"/>
    <w:basedOn w:val="a"/>
    <w:semiHidden/>
    <w:rsid w:val="00137E7A"/>
    <w:rPr>
      <w:rFonts w:ascii="Tahoma" w:hAnsi="Tahoma" w:cs="Tahoma"/>
      <w:sz w:val="16"/>
      <w:szCs w:val="16"/>
    </w:rPr>
  </w:style>
  <w:style w:type="character" w:customStyle="1" w:styleId="Char">
    <w:name w:val="Κεφαλίδα Char"/>
    <w:basedOn w:val="a0"/>
    <w:link w:val="a3"/>
    <w:rsid w:val="008E3A97"/>
    <w:rPr>
      <w:rFonts w:ascii="Bookman Old Style" w:eastAsia="Times New Roman" w:hAnsi="Bookman Old Style"/>
      <w:lang w:val="en-US" w:eastAsia="en-US"/>
    </w:rPr>
  </w:style>
  <w:style w:type="paragraph" w:styleId="a5">
    <w:name w:val="footer"/>
    <w:basedOn w:val="a"/>
    <w:link w:val="Char0"/>
    <w:rsid w:val="008E3A97"/>
    <w:pPr>
      <w:tabs>
        <w:tab w:val="center" w:pos="4153"/>
        <w:tab w:val="right" w:pos="8306"/>
      </w:tabs>
    </w:pPr>
  </w:style>
  <w:style w:type="paragraph" w:styleId="a6">
    <w:name w:val="Body Text"/>
    <w:basedOn w:val="a"/>
    <w:rsid w:val="00B97104"/>
    <w:pPr>
      <w:spacing w:after="240"/>
    </w:pPr>
  </w:style>
  <w:style w:type="character" w:customStyle="1" w:styleId="Char0">
    <w:name w:val="Υποσέλιδο Char"/>
    <w:basedOn w:val="a0"/>
    <w:link w:val="a5"/>
    <w:rsid w:val="008E3A97"/>
    <w:rPr>
      <w:rFonts w:ascii="Bookman Old Style" w:eastAsia="Times New Roman" w:hAnsi="Bookman Old Style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921;&#969;&#940;&#957;&#957;&#945;%20&#922;&#959;&#963;&#956;&#943;&#948;&#959;&#965;\AppData\Roaming\Microsoft\Templates\&#917;&#960;&#953;&#963;&#964;&#959;&#955;&#972;&#967;&#945;&#961;&#964;&#959;%20&#948;&#953;&#945;&#954;&#959;&#960;&#974;&#957;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2EB42-B02E-479C-B949-B991ECD30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Επιστολόχαρτο διακοπών</Template>
  <TotalTime>29</TotalTime>
  <Pages>1</Pages>
  <Words>0</Words>
  <Characters>10</Characters>
  <Application>Microsoft Office Word</Application>
  <DocSecurity>0</DocSecurity>
  <Lines>1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Ιωάννα Κοσμίδου</dc:creator>
  <cp:lastModifiedBy>5dimagias</cp:lastModifiedBy>
  <cp:revision>16</cp:revision>
  <cp:lastPrinted>2003-12-03T06:14:00Z</cp:lastPrinted>
  <dcterms:created xsi:type="dcterms:W3CDTF">2013-05-26T11:22:00Z</dcterms:created>
  <dcterms:modified xsi:type="dcterms:W3CDTF">2013-06-07T08:17:00Z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TC010161111033</vt:lpwstr>
  </property>
</Properties>
</file>